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Pr="00D16A3A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Pr="00D16A3A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Term: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6F6EA5">
        <w:rPr>
          <w:rFonts w:ascii="Times New Roman" w:hAnsi="Times New Roman" w:cs="Times New Roman"/>
          <w:sz w:val="28"/>
          <w:szCs w:val="28"/>
        </w:rPr>
        <w:t>MOD 4 2019</w:t>
      </w:r>
    </w:p>
    <w:p w:rsidR="00D43F00" w:rsidRDefault="006F6EA5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Last revised:</w:t>
      </w:r>
      <w:r>
        <w:rPr>
          <w:rFonts w:ascii="Times New Roman" w:hAnsi="Times New Roman" w:cs="Times New Roman"/>
          <w:sz w:val="28"/>
          <w:szCs w:val="28"/>
        </w:rPr>
        <w:tab/>
        <w:t>2/22/19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Course: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9F6193">
        <w:rPr>
          <w:rFonts w:ascii="Times New Roman" w:hAnsi="Times New Roman" w:cs="Times New Roman"/>
          <w:sz w:val="28"/>
          <w:szCs w:val="28"/>
        </w:rPr>
        <w:t>WL211 Gas Tungsten Arc Welding</w:t>
      </w:r>
      <w:r w:rsidR="003778AF">
        <w:rPr>
          <w:rFonts w:ascii="Times New Roman" w:hAnsi="Times New Roman" w:cs="Times New Roman"/>
          <w:sz w:val="28"/>
          <w:szCs w:val="28"/>
        </w:rPr>
        <w:t xml:space="preserve"> (G.T.A.W.)</w:t>
      </w:r>
      <w:r w:rsidR="009F6193">
        <w:rPr>
          <w:rFonts w:ascii="Times New Roman" w:hAnsi="Times New Roman" w:cs="Times New Roman"/>
          <w:sz w:val="28"/>
          <w:szCs w:val="28"/>
        </w:rPr>
        <w:t xml:space="preserve"> Basic</w:t>
      </w:r>
    </w:p>
    <w:p w:rsidR="00344286" w:rsidRDefault="00344286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Credit Hours: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352AB7">
        <w:rPr>
          <w:rFonts w:ascii="Times New Roman" w:hAnsi="Times New Roman" w:cs="Times New Roman"/>
          <w:sz w:val="28"/>
          <w:szCs w:val="28"/>
        </w:rPr>
        <w:t>3 Credit Hours</w:t>
      </w:r>
      <w:r w:rsidR="009F6193">
        <w:rPr>
          <w:rFonts w:ascii="Times New Roman" w:hAnsi="Times New Roman" w:cs="Times New Roman"/>
          <w:sz w:val="28"/>
          <w:szCs w:val="28"/>
        </w:rPr>
        <w:tab/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Prerequisite: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352AB7">
        <w:rPr>
          <w:rFonts w:ascii="Times New Roman" w:hAnsi="Times New Roman" w:cs="Times New Roman"/>
          <w:sz w:val="28"/>
          <w:szCs w:val="28"/>
        </w:rPr>
        <w:t>None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Professor: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AB7986" w:rsidRPr="00AB7986">
        <w:rPr>
          <w:rFonts w:ascii="Times New Roman" w:hAnsi="Times New Roman" w:cs="Times New Roman"/>
          <w:sz w:val="28"/>
          <w:szCs w:val="28"/>
        </w:rPr>
        <w:t>Jesse Crosby</w:t>
      </w:r>
      <w:r w:rsidR="00AB7986">
        <w:rPr>
          <w:rFonts w:ascii="Times New Roman" w:hAnsi="Times New Roman" w:cs="Times New Roman"/>
          <w:sz w:val="28"/>
          <w:szCs w:val="28"/>
        </w:rPr>
        <w:t>/ Mike Collins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Telephone:</w:t>
      </w:r>
      <w:r w:rsidRPr="00D16A3A"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Email: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D43F00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Class Time: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4E213F">
        <w:rPr>
          <w:rFonts w:ascii="Times New Roman" w:hAnsi="Times New Roman" w:cs="Times New Roman"/>
          <w:sz w:val="28"/>
          <w:szCs w:val="28"/>
        </w:rPr>
        <w:t>Monday Wednesday</w:t>
      </w:r>
      <w:r w:rsidR="00367496">
        <w:rPr>
          <w:rFonts w:ascii="Times New Roman" w:hAnsi="Times New Roman" w:cs="Times New Roman"/>
          <w:sz w:val="28"/>
          <w:szCs w:val="28"/>
        </w:rPr>
        <w:t xml:space="preserve"> 11AM-2:30PM</w:t>
      </w:r>
    </w:p>
    <w:p w:rsidR="00367496" w:rsidRPr="00D16A3A" w:rsidRDefault="00367496" w:rsidP="003674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5420" w:rsidRPr="00D16A3A" w:rsidRDefault="00367496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 Hours:</w:t>
      </w:r>
      <w:r>
        <w:rPr>
          <w:rFonts w:ascii="Times New Roman" w:hAnsi="Times New Roman" w:cs="Times New Roman"/>
          <w:sz w:val="28"/>
          <w:szCs w:val="28"/>
        </w:rPr>
        <w:tab/>
        <w:t xml:space="preserve">By </w:t>
      </w:r>
      <w:proofErr w:type="spellStart"/>
      <w:r>
        <w:rPr>
          <w:rFonts w:ascii="Times New Roman" w:hAnsi="Times New Roman" w:cs="Times New Roman"/>
          <w:sz w:val="28"/>
          <w:szCs w:val="28"/>
        </w:rPr>
        <w:t>appointmENT</w:t>
      </w:r>
      <w:proofErr w:type="spellEnd"/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sz w:val="28"/>
          <w:szCs w:val="28"/>
        </w:rPr>
        <w:t>Textbook:</w:t>
      </w:r>
      <w:r w:rsidRPr="00D16A3A">
        <w:rPr>
          <w:rFonts w:ascii="Times New Roman" w:hAnsi="Times New Roman" w:cs="Times New Roman"/>
          <w:sz w:val="28"/>
          <w:szCs w:val="28"/>
        </w:rPr>
        <w:tab/>
      </w:r>
      <w:r w:rsidR="00A11D8D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A11D8D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A11D8D">
        <w:rPr>
          <w:rFonts w:ascii="Times New Roman" w:hAnsi="Times New Roman" w:cs="Times New Roman"/>
          <w:sz w:val="28"/>
          <w:szCs w:val="28"/>
        </w:rPr>
        <w:t>4</w:t>
      </w:r>
      <w:r w:rsidR="00A11D8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A11D8D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9D5420" w:rsidRPr="00D16A3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9D5420" w:rsidP="00D16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b/>
          <w:sz w:val="28"/>
          <w:szCs w:val="28"/>
        </w:rPr>
        <w:t>Course Description:</w:t>
      </w:r>
      <w:r w:rsidR="00D16A3A" w:rsidRPr="00D16A3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16A3A" w:rsidRPr="00D16A3A">
        <w:rPr>
          <w:rFonts w:ascii="Times New Roman" w:hAnsi="Times New Roman" w:cs="Times New Roman"/>
          <w:sz w:val="28"/>
          <w:szCs w:val="28"/>
        </w:rPr>
        <w:t xml:space="preserve">This course introduces the gas tungsten arc (TIG) welding process. Topics include correct selection of tungsten, polarity, </w:t>
      </w:r>
      <w:r w:rsidR="00AB7986">
        <w:rPr>
          <w:rFonts w:ascii="Times New Roman" w:hAnsi="Times New Roman" w:cs="Times New Roman"/>
          <w:sz w:val="28"/>
          <w:szCs w:val="28"/>
        </w:rPr>
        <w:t xml:space="preserve">shielding </w:t>
      </w:r>
      <w:r w:rsidR="00D16A3A" w:rsidRPr="00D16A3A">
        <w:rPr>
          <w:rFonts w:ascii="Times New Roman" w:hAnsi="Times New Roman" w:cs="Times New Roman"/>
          <w:sz w:val="28"/>
          <w:szCs w:val="28"/>
        </w:rPr>
        <w:t>gas, and proper filler rod with emphasis placed on safety, equipment setup, and welding techniques. Upon completion, students will be able to perform G</w:t>
      </w:r>
      <w:r w:rsidR="00352AB7">
        <w:rPr>
          <w:rFonts w:ascii="Times New Roman" w:hAnsi="Times New Roman" w:cs="Times New Roman"/>
          <w:sz w:val="28"/>
          <w:szCs w:val="28"/>
        </w:rPr>
        <w:t>.</w:t>
      </w:r>
      <w:r w:rsidR="00D16A3A" w:rsidRPr="00D16A3A">
        <w:rPr>
          <w:rFonts w:ascii="Times New Roman" w:hAnsi="Times New Roman" w:cs="Times New Roman"/>
          <w:sz w:val="28"/>
          <w:szCs w:val="28"/>
        </w:rPr>
        <w:t>T</w:t>
      </w:r>
      <w:r w:rsidR="00352AB7">
        <w:rPr>
          <w:rFonts w:ascii="Times New Roman" w:hAnsi="Times New Roman" w:cs="Times New Roman"/>
          <w:sz w:val="28"/>
          <w:szCs w:val="28"/>
        </w:rPr>
        <w:t>.</w:t>
      </w:r>
      <w:r w:rsidR="00D16A3A" w:rsidRPr="00D16A3A">
        <w:rPr>
          <w:rFonts w:ascii="Times New Roman" w:hAnsi="Times New Roman" w:cs="Times New Roman"/>
          <w:sz w:val="28"/>
          <w:szCs w:val="28"/>
        </w:rPr>
        <w:t>A</w:t>
      </w:r>
      <w:r w:rsidR="00352AB7">
        <w:rPr>
          <w:rFonts w:ascii="Times New Roman" w:hAnsi="Times New Roman" w:cs="Times New Roman"/>
          <w:sz w:val="28"/>
          <w:szCs w:val="28"/>
        </w:rPr>
        <w:t>.</w:t>
      </w:r>
      <w:r w:rsidR="00D16A3A" w:rsidRPr="00D16A3A">
        <w:rPr>
          <w:rFonts w:ascii="Times New Roman" w:hAnsi="Times New Roman" w:cs="Times New Roman"/>
          <w:sz w:val="28"/>
          <w:szCs w:val="28"/>
        </w:rPr>
        <w:t>W</w:t>
      </w:r>
      <w:r w:rsidR="00352AB7">
        <w:rPr>
          <w:rFonts w:ascii="Times New Roman" w:hAnsi="Times New Roman" w:cs="Times New Roman"/>
          <w:sz w:val="28"/>
          <w:szCs w:val="28"/>
        </w:rPr>
        <w:t>.</w:t>
      </w:r>
      <w:r w:rsidR="00AB7986">
        <w:rPr>
          <w:rFonts w:ascii="Times New Roman" w:hAnsi="Times New Roman" w:cs="Times New Roman"/>
          <w:sz w:val="28"/>
          <w:szCs w:val="28"/>
        </w:rPr>
        <w:t xml:space="preserve"> fillet </w:t>
      </w:r>
      <w:r w:rsidR="00BB35E3">
        <w:rPr>
          <w:rFonts w:ascii="Times New Roman" w:hAnsi="Times New Roman" w:cs="Times New Roman"/>
          <w:sz w:val="28"/>
          <w:szCs w:val="28"/>
        </w:rPr>
        <w:t xml:space="preserve">and groove </w:t>
      </w:r>
      <w:r w:rsidR="00AB7986">
        <w:rPr>
          <w:rFonts w:ascii="Times New Roman" w:hAnsi="Times New Roman" w:cs="Times New Roman"/>
          <w:sz w:val="28"/>
          <w:szCs w:val="28"/>
        </w:rPr>
        <w:t>welds</w:t>
      </w:r>
      <w:r w:rsidR="00D16A3A" w:rsidRPr="00D16A3A">
        <w:rPr>
          <w:rFonts w:ascii="Times New Roman" w:hAnsi="Times New Roman" w:cs="Times New Roman"/>
          <w:sz w:val="28"/>
          <w:szCs w:val="28"/>
        </w:rPr>
        <w:t>.</w:t>
      </w:r>
      <w:r w:rsidR="00BB35E3">
        <w:rPr>
          <w:rFonts w:ascii="Times New Roman" w:hAnsi="Times New Roman" w:cs="Times New Roman"/>
          <w:sz w:val="28"/>
          <w:szCs w:val="28"/>
        </w:rPr>
        <w:t xml:space="preserve"> course fee. </w:t>
      </w:r>
    </w:p>
    <w:p w:rsidR="00D16A3A" w:rsidRPr="00D16A3A" w:rsidRDefault="00D16A3A" w:rsidP="00D16A3A">
      <w:pPr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D16A3A">
        <w:rPr>
          <w:rFonts w:ascii="Times New Roman" w:hAnsi="Times New Roman" w:cs="Times New Roman"/>
          <w:b/>
          <w:color w:val="231F20"/>
          <w:sz w:val="28"/>
          <w:szCs w:val="28"/>
        </w:rPr>
        <w:t>Course Objectives:</w:t>
      </w:r>
      <w:r w:rsidR="00D16A3A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="00D16A3A">
        <w:rPr>
          <w:rFonts w:ascii="Times New Roman" w:hAnsi="Times New Roman" w:cs="Times New Roman"/>
          <w:color w:val="231F20"/>
          <w:sz w:val="28"/>
          <w:szCs w:val="28"/>
        </w:rPr>
        <w:t>Describe various joint designs; describe safety rules and equipment; and describe the effects of welding parameters in G.T.A.W.; and weld various structural materials.</w:t>
      </w:r>
      <w:r w:rsidRPr="00D16A3A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</w:p>
    <w:p w:rsidR="003A690D" w:rsidRDefault="003A690D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3A690D" w:rsidRDefault="003A690D" w:rsidP="003A6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3A690D" w:rsidRDefault="003A690D" w:rsidP="003A6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3A690D" w:rsidRDefault="003A690D" w:rsidP="003A6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3A690D" w:rsidRDefault="003A690D" w:rsidP="003A69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3A690D" w:rsidRDefault="003A690D" w:rsidP="003A69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5E3" w:rsidRDefault="00BB35E3" w:rsidP="00D43F00">
      <w:pPr>
        <w:rPr>
          <w:rFonts w:ascii="Times New Roman" w:hAnsi="Times New Roman" w:cs="Times New Roman"/>
          <w:b/>
          <w:sz w:val="28"/>
          <w:szCs w:val="28"/>
        </w:rPr>
      </w:pPr>
    </w:p>
    <w:p w:rsidR="00BB35E3" w:rsidRPr="00976874" w:rsidRDefault="00BB35E3" w:rsidP="00BB35E3">
      <w:pPr>
        <w:rPr>
          <w:color w:val="1F497D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Homework: </w:t>
      </w:r>
      <w:r>
        <w:rPr>
          <w:rFonts w:ascii="Times New Roman" w:hAnsi="Times New Roman" w:cs="Times New Roman"/>
          <w:sz w:val="28"/>
          <w:szCs w:val="28"/>
        </w:rPr>
        <w:t>For each hour of lecture, students can expect 2 hours of homework</w:t>
      </w:r>
    </w:p>
    <w:p w:rsidR="00D43F00" w:rsidRDefault="003A690D" w:rsidP="00D43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3F00">
        <w:rPr>
          <w:rFonts w:ascii="Times New Roman" w:hAnsi="Times New Roman" w:cs="Times New Roman"/>
          <w:sz w:val="28"/>
          <w:szCs w:val="28"/>
        </w:rPr>
        <w:t xml:space="preserve">All work is due on the date noted on the course outline.  Work not received during class on the date due will not be accepted. </w:t>
      </w:r>
    </w:p>
    <w:p w:rsidR="00D43F00" w:rsidRDefault="00D43F00" w:rsidP="00D43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BB35E3" w:rsidRDefault="00BB35E3" w:rsidP="00BB35E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92BFC">
        <w:rPr>
          <w:rFonts w:ascii="Times New Roman" w:hAnsi="Times New Roman" w:cs="Times New Roman"/>
          <w:b/>
          <w:sz w:val="28"/>
          <w:szCs w:val="28"/>
        </w:rPr>
        <w:t>Attendance:</w:t>
      </w:r>
      <w:r w:rsidRPr="00D92B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Attendance will be taken in each class. A student will be automatically dropped from a course if any one of the following circumstances occurs:</w:t>
      </w:r>
    </w:p>
    <w:p w:rsidR="00BB35E3" w:rsidRDefault="00BB35E3" w:rsidP="00BB35E3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waiting list exists and giving no prior notice to the instructor, the student is absent on the first day of class</w:t>
      </w:r>
    </w:p>
    <w:p w:rsidR="00BB35E3" w:rsidRPr="00D92BFC" w:rsidRDefault="00BB35E3" w:rsidP="00BB35E3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student has accumulated three total absences, regardless of notification. </w:t>
      </w:r>
    </w:p>
    <w:p w:rsidR="00BB35E3" w:rsidRDefault="00BB35E3" w:rsidP="003A690D">
      <w:pPr>
        <w:rPr>
          <w:rFonts w:ascii="Times New Roman" w:hAnsi="Times New Roman" w:cs="Times New Roman"/>
          <w:sz w:val="28"/>
          <w:szCs w:val="28"/>
        </w:rPr>
      </w:pPr>
    </w:p>
    <w:p w:rsidR="003A690D" w:rsidRDefault="003A690D" w:rsidP="003A69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Default="003A690D" w:rsidP="003442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A07DCA" w:rsidRDefault="00A07DCA" w:rsidP="00A07DCA">
      <w:pPr>
        <w:pStyle w:val="NoSpacing"/>
        <w:tabs>
          <w:tab w:val="right" w:pos="93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A07DC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Quizzes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07DC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7DC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Competency in G.T.A.W. setup and welding</w:t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07DCA" w:rsidRPr="00D16A3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D16A3A">
        <w:rPr>
          <w:rFonts w:ascii="Times New Roman" w:hAnsi="Times New Roman" w:cs="Times New Roman"/>
          <w:b/>
          <w:sz w:val="28"/>
          <w:szCs w:val="28"/>
        </w:rPr>
        <w:t>Class parti</w:t>
      </w:r>
      <w:r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Pr="00D16A3A">
        <w:rPr>
          <w:rFonts w:ascii="Times New Roman" w:hAnsi="Times New Roman" w:cs="Times New Roman"/>
          <w:b/>
          <w:sz w:val="28"/>
          <w:szCs w:val="28"/>
        </w:rPr>
        <w:t>%</w:t>
      </w:r>
    </w:p>
    <w:p w:rsidR="00A07DCA" w:rsidRPr="00D16A3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A07DCA" w:rsidRPr="00D16A3A" w:rsidRDefault="00A07DCA" w:rsidP="00A07DC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D16A3A">
        <w:rPr>
          <w:rFonts w:ascii="Times New Roman" w:hAnsi="Times New Roman" w:cs="Times New Roman"/>
          <w:b/>
          <w:sz w:val="28"/>
          <w:szCs w:val="28"/>
        </w:rPr>
        <w:t>Total</w:t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</w:r>
      <w:r w:rsidRPr="00D16A3A"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A07DCA" w:rsidRPr="00D16A3A" w:rsidRDefault="00A07DCA" w:rsidP="00A07DC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07DCA" w:rsidRPr="00D16A3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16A3A"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 w:rsidRPr="00D16A3A"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A07DCA" w:rsidRPr="00D16A3A" w:rsidRDefault="00A07DCA" w:rsidP="00A07DC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07DCA" w:rsidRPr="00344286" w:rsidRDefault="00A07DCA" w:rsidP="00344286">
      <w:pPr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D16A3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7DCA" w:rsidRDefault="00A07DCA" w:rsidP="00D16A3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7DCA" w:rsidRDefault="00A07DCA" w:rsidP="00D16A3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7DCA" w:rsidRDefault="00A07DCA" w:rsidP="00A07DCA">
      <w:pPr>
        <w:rPr>
          <w:rFonts w:ascii="Times New Roman" w:hAnsi="Times New Roman" w:cs="Times New Roman"/>
          <w:b/>
          <w:sz w:val="36"/>
          <w:szCs w:val="36"/>
        </w:rPr>
      </w:pPr>
    </w:p>
    <w:p w:rsidR="00D16A3A" w:rsidRPr="00344286" w:rsidRDefault="009D5420" w:rsidP="00A07DC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44286">
        <w:rPr>
          <w:rFonts w:ascii="Times New Roman" w:hAnsi="Times New Roman" w:cs="Times New Roman"/>
          <w:b/>
          <w:sz w:val="36"/>
          <w:szCs w:val="36"/>
        </w:rPr>
        <w:t>Weekly Course Outline:</w:t>
      </w:r>
    </w:p>
    <w:p w:rsidR="00D16A3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1:</w:t>
      </w:r>
      <w:r w:rsidR="00052C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D16A3A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D16A3A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D16A3A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9D5420" w:rsidRDefault="00D16A3A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  <w:r w:rsidR="009D5420" w:rsidRPr="00D16A3A">
        <w:rPr>
          <w:rFonts w:ascii="Times New Roman" w:hAnsi="Times New Roman" w:cs="Times New Roman"/>
          <w:sz w:val="28"/>
          <w:szCs w:val="28"/>
        </w:rPr>
        <w:t xml:space="preserve"> </w:t>
      </w:r>
      <w:r w:rsidR="00F82C45">
        <w:rPr>
          <w:rFonts w:ascii="Times New Roman" w:hAnsi="Times New Roman" w:cs="Times New Roman"/>
          <w:sz w:val="28"/>
          <w:szCs w:val="28"/>
        </w:rPr>
        <w:t>including</w:t>
      </w:r>
      <w:r w:rsidR="00D43F00">
        <w:rPr>
          <w:rFonts w:ascii="Times New Roman" w:hAnsi="Times New Roman" w:cs="Times New Roman"/>
          <w:sz w:val="28"/>
          <w:szCs w:val="28"/>
        </w:rPr>
        <w:t xml:space="preserve"> tungsten health risks, tungsten grinder, grinding tungsten on the bench grinder.</w:t>
      </w:r>
    </w:p>
    <w:p w:rsidR="00052CE4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2:</w:t>
      </w:r>
    </w:p>
    <w:p w:rsidR="00052CE4" w:rsidRDefault="00052CE4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</w:t>
      </w:r>
      <w:r w:rsidR="00D43F00">
        <w:rPr>
          <w:rFonts w:ascii="Times New Roman" w:hAnsi="Times New Roman" w:cs="Times New Roman"/>
          <w:sz w:val="28"/>
          <w:szCs w:val="28"/>
        </w:rPr>
        <w:t xml:space="preserve">Review chapter 16 </w:t>
      </w:r>
      <w:r w:rsidR="00AB7986">
        <w:rPr>
          <w:rFonts w:ascii="Times New Roman" w:hAnsi="Times New Roman" w:cs="Times New Roman"/>
          <w:sz w:val="28"/>
          <w:szCs w:val="28"/>
        </w:rPr>
        <w:t xml:space="preserve">and </w:t>
      </w:r>
      <w:r w:rsidR="00AB7986" w:rsidRPr="00AB7986">
        <w:rPr>
          <w:rFonts w:ascii="Times New Roman" w:hAnsi="Times New Roman" w:cs="Times New Roman"/>
          <w:sz w:val="28"/>
          <w:szCs w:val="28"/>
        </w:rPr>
        <w:t>Set</w:t>
      </w:r>
      <w:r w:rsidR="00D16A3A">
        <w:rPr>
          <w:rFonts w:ascii="Times New Roman" w:hAnsi="Times New Roman" w:cs="Times New Roman"/>
          <w:sz w:val="28"/>
          <w:szCs w:val="28"/>
        </w:rPr>
        <w:t xml:space="preserve"> up G.T.A.W. equipment to make </w:t>
      </w:r>
      <w:r w:rsidR="00D43F00">
        <w:rPr>
          <w:rFonts w:ascii="Times New Roman" w:hAnsi="Times New Roman" w:cs="Times New Roman"/>
          <w:sz w:val="28"/>
          <w:szCs w:val="28"/>
        </w:rPr>
        <w:t xml:space="preserve">stringer beads </w:t>
      </w:r>
      <w:r w:rsidR="00D16A3A">
        <w:rPr>
          <w:rFonts w:ascii="Times New Roman" w:hAnsi="Times New Roman" w:cs="Times New Roman"/>
          <w:sz w:val="28"/>
          <w:szCs w:val="28"/>
        </w:rPr>
        <w:t>on mild steel plate</w:t>
      </w:r>
      <w:r w:rsidR="00D43F00">
        <w:rPr>
          <w:rFonts w:ascii="Times New Roman" w:hAnsi="Times New Roman" w:cs="Times New Roman"/>
          <w:sz w:val="28"/>
          <w:szCs w:val="28"/>
        </w:rPr>
        <w:t xml:space="preserve"> using free hand technique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52CE4" w:rsidRDefault="00052CE4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3:</w:t>
      </w:r>
    </w:p>
    <w:p w:rsidR="003E4159" w:rsidRDefault="003E4159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3E4159" w:rsidRPr="003E4159" w:rsidRDefault="003E4159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Quiz - Monday</w:t>
      </w:r>
    </w:p>
    <w:p w:rsidR="00D16A3A" w:rsidRP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 w:rsidR="00D16A3A">
        <w:rPr>
          <w:rFonts w:ascii="Times New Roman" w:hAnsi="Times New Roman" w:cs="Times New Roman"/>
          <w:sz w:val="28"/>
          <w:szCs w:val="28"/>
        </w:rPr>
        <w:t>Set up G.T.A.W. equipment to make fillet welds on mild steel p</w:t>
      </w:r>
      <w:r w:rsidR="00D43F00">
        <w:rPr>
          <w:rFonts w:ascii="Times New Roman" w:hAnsi="Times New Roman" w:cs="Times New Roman"/>
          <w:sz w:val="28"/>
          <w:szCs w:val="28"/>
        </w:rPr>
        <w:t>l</w:t>
      </w:r>
      <w:r w:rsidR="00AB7986">
        <w:rPr>
          <w:rFonts w:ascii="Times New Roman" w:hAnsi="Times New Roman" w:cs="Times New Roman"/>
          <w:sz w:val="28"/>
          <w:szCs w:val="28"/>
        </w:rPr>
        <w:t>ate using the free hand technique</w:t>
      </w:r>
      <w:r w:rsidR="00D43F00">
        <w:rPr>
          <w:rFonts w:ascii="Times New Roman" w:hAnsi="Times New Roman" w:cs="Times New Roman"/>
          <w:sz w:val="28"/>
          <w:szCs w:val="28"/>
        </w:rPr>
        <w:t>.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B4058" w:rsidRPr="00344286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4: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B4058" w:rsidRDefault="006B4058" w:rsidP="0034428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344286">
        <w:rPr>
          <w:rFonts w:ascii="Times New Roman" w:hAnsi="Times New Roman" w:cs="Times New Roman"/>
          <w:b/>
          <w:sz w:val="28"/>
          <w:szCs w:val="28"/>
        </w:rPr>
        <w:t>Midterm Exam</w:t>
      </w:r>
      <w:r w:rsidR="003E4159">
        <w:rPr>
          <w:rFonts w:ascii="Times New Roman" w:hAnsi="Times New Roman" w:cs="Times New Roman"/>
          <w:b/>
          <w:sz w:val="28"/>
          <w:szCs w:val="28"/>
        </w:rPr>
        <w:t xml:space="preserve"> - Monday</w:t>
      </w:r>
    </w:p>
    <w:p w:rsidR="00F6737C" w:rsidRPr="00344286" w:rsidRDefault="00F6737C" w:rsidP="0034428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 w:rsidR="00F82C45">
        <w:rPr>
          <w:rFonts w:ascii="Times New Roman" w:hAnsi="Times New Roman" w:cs="Times New Roman"/>
          <w:sz w:val="28"/>
          <w:szCs w:val="28"/>
        </w:rPr>
        <w:t>walking the cup on flat plate</w:t>
      </w:r>
    </w:p>
    <w:p w:rsidR="003E4159" w:rsidRDefault="003E4159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D16A3A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344286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5: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 w:rsidR="00F82C45">
        <w:rPr>
          <w:rFonts w:ascii="Times New Roman" w:hAnsi="Times New Roman" w:cs="Times New Roman"/>
          <w:sz w:val="28"/>
          <w:szCs w:val="28"/>
        </w:rPr>
        <w:t>walking the cup on flat plate</w:t>
      </w:r>
    </w:p>
    <w:p w:rsidR="003E4159" w:rsidRDefault="003E4159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9D5420" w:rsidRPr="00344286" w:rsidRDefault="003E4159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Week 6</w:t>
      </w:r>
      <w:r w:rsidR="009D5420" w:rsidRPr="00344286">
        <w:rPr>
          <w:rFonts w:ascii="Times New Roman" w:hAnsi="Times New Roman" w:cs="Times New Roman"/>
          <w:sz w:val="36"/>
          <w:szCs w:val="36"/>
          <w:u w:val="single"/>
        </w:rPr>
        <w:t>:</w:t>
      </w:r>
    </w:p>
    <w:p w:rsidR="00D16A3A" w:rsidRDefault="00D16A3A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E4159" w:rsidRPr="003E4159" w:rsidRDefault="003E4159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Quiz – Monday </w:t>
      </w:r>
    </w:p>
    <w:p w:rsidR="003E4159" w:rsidRDefault="003E415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D16A3A" w:rsidRDefault="00052CE4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 w:rsidR="00D16A3A">
        <w:rPr>
          <w:rFonts w:ascii="Times New Roman" w:hAnsi="Times New Roman" w:cs="Times New Roman"/>
          <w:sz w:val="28"/>
          <w:szCs w:val="28"/>
        </w:rPr>
        <w:t>Make selected</w:t>
      </w:r>
      <w:r w:rsidR="00F82C45">
        <w:rPr>
          <w:rFonts w:ascii="Times New Roman" w:hAnsi="Times New Roman" w:cs="Times New Roman"/>
          <w:sz w:val="28"/>
          <w:szCs w:val="28"/>
        </w:rPr>
        <w:t xml:space="preserve"> fillets welds </w:t>
      </w:r>
      <w:r w:rsidR="00AB7986">
        <w:rPr>
          <w:rFonts w:ascii="Times New Roman" w:hAnsi="Times New Roman" w:cs="Times New Roman"/>
          <w:sz w:val="28"/>
          <w:szCs w:val="28"/>
        </w:rPr>
        <w:t>with G.T.A.W</w:t>
      </w:r>
      <w:r w:rsidR="00F82C45">
        <w:rPr>
          <w:rFonts w:ascii="Times New Roman" w:hAnsi="Times New Roman" w:cs="Times New Roman"/>
          <w:sz w:val="28"/>
          <w:szCs w:val="28"/>
        </w:rPr>
        <w:t xml:space="preserve">. using the walking the cup technique  </w:t>
      </w:r>
    </w:p>
    <w:p w:rsidR="003E4159" w:rsidRDefault="003E4159" w:rsidP="0034428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E4159" w:rsidRDefault="003E4159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E4159">
        <w:rPr>
          <w:rFonts w:ascii="Times New Roman" w:hAnsi="Times New Roman" w:cs="Times New Roman"/>
          <w:sz w:val="36"/>
          <w:szCs w:val="36"/>
          <w:u w:val="single"/>
        </w:rPr>
        <w:t>Week 7:</w:t>
      </w:r>
    </w:p>
    <w:p w:rsidR="003E4159" w:rsidRDefault="003E4159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</w:p>
    <w:p w:rsidR="003E4159" w:rsidRDefault="003E415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Monday/Wednesday Lecture and Lab:  </w:t>
      </w:r>
      <w:r>
        <w:rPr>
          <w:rFonts w:ascii="Times New Roman" w:hAnsi="Times New Roman" w:cs="Times New Roman"/>
          <w:sz w:val="28"/>
          <w:szCs w:val="28"/>
        </w:rPr>
        <w:t>Make selected G.T.A.W. welds on mild steel plate coupons</w:t>
      </w:r>
    </w:p>
    <w:p w:rsidR="003E4159" w:rsidRDefault="003E415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3E4159" w:rsidRPr="00F82C45" w:rsidRDefault="003E415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Pr="00344286" w:rsidRDefault="009D5420" w:rsidP="009D5420">
      <w:pPr>
        <w:pStyle w:val="NoSpacing"/>
        <w:rPr>
          <w:rFonts w:ascii="Times New Roman" w:hAnsi="Times New Roman" w:cs="Times New Roman"/>
          <w:sz w:val="36"/>
          <w:szCs w:val="36"/>
          <w:u w:val="single"/>
        </w:rPr>
      </w:pPr>
      <w:r w:rsidRPr="00344286">
        <w:rPr>
          <w:rFonts w:ascii="Times New Roman" w:hAnsi="Times New Roman" w:cs="Times New Roman"/>
          <w:sz w:val="36"/>
          <w:szCs w:val="36"/>
          <w:u w:val="single"/>
        </w:rPr>
        <w:t>Week 8:</w:t>
      </w:r>
    </w:p>
    <w:p w:rsidR="00F82C45" w:rsidRPr="00F82C45" w:rsidRDefault="00F82C45" w:rsidP="000D531E">
      <w:pPr>
        <w:pStyle w:val="NoSpacing"/>
        <w:tabs>
          <w:tab w:val="right" w:pos="9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Monday- </w:t>
      </w:r>
      <w:r>
        <w:rPr>
          <w:rFonts w:ascii="Times New Roman" w:hAnsi="Times New Roman" w:cs="Times New Roman"/>
          <w:sz w:val="28"/>
          <w:szCs w:val="28"/>
        </w:rPr>
        <w:t>perform a multi pass fillet weld with a 5 bead face using the G.T.A.W process turn in for a grade</w:t>
      </w:r>
    </w:p>
    <w:p w:rsidR="000D531E" w:rsidRDefault="00D16A3A" w:rsidP="000D531E">
      <w:pPr>
        <w:pStyle w:val="NoSpacing"/>
        <w:tabs>
          <w:tab w:val="right" w:pos="9360"/>
        </w:tabs>
        <w:rPr>
          <w:rFonts w:ascii="Times New Roman" w:hAnsi="Times New Roman" w:cs="Times New Roman"/>
          <w:b/>
          <w:sz w:val="28"/>
          <w:szCs w:val="28"/>
        </w:rPr>
      </w:pPr>
      <w:r w:rsidRPr="00344286">
        <w:rPr>
          <w:rFonts w:ascii="Times New Roman" w:hAnsi="Times New Roman" w:cs="Times New Roman"/>
          <w:b/>
          <w:sz w:val="28"/>
          <w:szCs w:val="28"/>
        </w:rPr>
        <w:t>Final Exam</w:t>
      </w:r>
      <w:r w:rsidR="00052C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159">
        <w:rPr>
          <w:rFonts w:ascii="Times New Roman" w:hAnsi="Times New Roman" w:cs="Times New Roman"/>
          <w:b/>
          <w:sz w:val="28"/>
          <w:szCs w:val="28"/>
        </w:rPr>
        <w:t>–</w:t>
      </w:r>
      <w:r w:rsidR="00052CE4" w:rsidRPr="00F82C45">
        <w:rPr>
          <w:rFonts w:ascii="Times New Roman" w:hAnsi="Times New Roman" w:cs="Times New Roman"/>
          <w:sz w:val="28"/>
          <w:szCs w:val="28"/>
        </w:rPr>
        <w:t xml:space="preserve"> </w:t>
      </w:r>
      <w:r w:rsidR="000D531E" w:rsidRPr="00F82C45">
        <w:rPr>
          <w:rFonts w:ascii="Times New Roman" w:hAnsi="Times New Roman" w:cs="Times New Roman"/>
          <w:sz w:val="28"/>
          <w:szCs w:val="28"/>
        </w:rPr>
        <w:t>Wednesday</w:t>
      </w:r>
      <w:r w:rsidR="00F82C45">
        <w:rPr>
          <w:rFonts w:ascii="Times New Roman" w:hAnsi="Times New Roman" w:cs="Times New Roman"/>
          <w:sz w:val="28"/>
          <w:szCs w:val="28"/>
        </w:rPr>
        <w:t xml:space="preserve"> 8/27/14 the final will cover all chapters covered this mod and may also include previous general knowledge questions from previous mods.</w:t>
      </w:r>
    </w:p>
    <w:p w:rsidR="009D5420" w:rsidRPr="00D16A3A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4E7919" w:rsidRDefault="004E7919">
      <w:pPr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A07DCA" w:rsidP="00A07DC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A07DCA" w:rsidRDefault="006F6EA5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3/4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Assignment 1:  </w:t>
      </w:r>
      <w:r w:rsidR="00A07DCA">
        <w:rPr>
          <w:rFonts w:ascii="Times New Roman" w:hAnsi="Times New Roman" w:cs="Times New Roman"/>
          <w:sz w:val="28"/>
          <w:szCs w:val="28"/>
        </w:rPr>
        <w:t>Read Chapter 16 and complete Handout  questions and questions for  study and discussion  along with a one page paper on tungsten including health risks, proper sharpening of tungsten and uses for different types of tungsten.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07DCA" w:rsidRDefault="006F6EA5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3/11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CA" w:rsidRPr="00D43F00">
        <w:rPr>
          <w:rFonts w:ascii="Times New Roman" w:hAnsi="Times New Roman" w:cs="Times New Roman"/>
          <w:b/>
          <w:sz w:val="28"/>
          <w:szCs w:val="28"/>
        </w:rPr>
        <w:t>Assignment 2</w:t>
      </w:r>
      <w:r w:rsidR="00A07DCA">
        <w:rPr>
          <w:rFonts w:ascii="Times New Roman" w:hAnsi="Times New Roman" w:cs="Times New Roman"/>
          <w:sz w:val="28"/>
          <w:szCs w:val="28"/>
        </w:rPr>
        <w:t>: Write a one page paper on G.T.A.W equipment setup polarity and the free hand technique</w:t>
      </w:r>
      <w:r w:rsidR="00F27711">
        <w:rPr>
          <w:rFonts w:ascii="Times New Roman" w:hAnsi="Times New Roman" w:cs="Times New Roman"/>
          <w:sz w:val="28"/>
          <w:szCs w:val="28"/>
        </w:rPr>
        <w:t xml:space="preserve"> as well as walking the cup</w:t>
      </w:r>
      <w:r w:rsidR="00A07DCA">
        <w:rPr>
          <w:rFonts w:ascii="Times New Roman" w:hAnsi="Times New Roman" w:cs="Times New Roman"/>
          <w:sz w:val="28"/>
          <w:szCs w:val="28"/>
        </w:rPr>
        <w:t>.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6F6EA5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3/18</w:t>
      </w:r>
      <w:r w:rsidR="00F27711">
        <w:rPr>
          <w:rFonts w:ascii="Times New Roman" w:hAnsi="Times New Roman" w:cs="Times New Roman"/>
          <w:b/>
          <w:sz w:val="28"/>
          <w:szCs w:val="28"/>
        </w:rPr>
        <w:t xml:space="preserve"> Assignment 3: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CA">
        <w:rPr>
          <w:rFonts w:ascii="Times New Roman" w:hAnsi="Times New Roman" w:cs="Times New Roman"/>
          <w:sz w:val="28"/>
          <w:szCs w:val="28"/>
        </w:rPr>
        <w:t>Read Chapter 17 and complete</w:t>
      </w:r>
      <w:r w:rsidR="00F27711">
        <w:rPr>
          <w:rFonts w:ascii="Times New Roman" w:hAnsi="Times New Roman" w:cs="Times New Roman"/>
          <w:sz w:val="28"/>
          <w:szCs w:val="28"/>
        </w:rPr>
        <w:t xml:space="preserve"> handout </w:t>
      </w:r>
      <w:r w:rsidR="00A07DCA">
        <w:rPr>
          <w:rFonts w:ascii="Times New Roman" w:hAnsi="Times New Roman" w:cs="Times New Roman"/>
          <w:sz w:val="28"/>
          <w:szCs w:val="28"/>
        </w:rPr>
        <w:t>questions</w:t>
      </w:r>
      <w:r w:rsidR="00F27711">
        <w:rPr>
          <w:rFonts w:ascii="Times New Roman" w:hAnsi="Times New Roman" w:cs="Times New Roman"/>
          <w:sz w:val="28"/>
          <w:szCs w:val="28"/>
        </w:rPr>
        <w:t xml:space="preserve"> and questions </w:t>
      </w:r>
      <w:r w:rsidR="00A07DCA">
        <w:rPr>
          <w:rFonts w:ascii="Times New Roman" w:hAnsi="Times New Roman" w:cs="Times New Roman"/>
          <w:sz w:val="28"/>
          <w:szCs w:val="28"/>
        </w:rPr>
        <w:t>for study</w:t>
      </w:r>
      <w:r w:rsidR="00F27711">
        <w:rPr>
          <w:rFonts w:ascii="Times New Roman" w:hAnsi="Times New Roman" w:cs="Times New Roman"/>
          <w:sz w:val="28"/>
          <w:szCs w:val="28"/>
        </w:rPr>
        <w:t xml:space="preserve"> and discussion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27711" w:rsidRDefault="006F6EA5" w:rsidP="00F2771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3/25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Assignment 4:  </w:t>
      </w:r>
      <w:r w:rsidR="00A07DCA">
        <w:rPr>
          <w:rFonts w:ascii="Times New Roman" w:hAnsi="Times New Roman" w:cs="Times New Roman"/>
          <w:sz w:val="28"/>
          <w:szCs w:val="28"/>
        </w:rPr>
        <w:t xml:space="preserve">Read Chapter 18 </w:t>
      </w:r>
      <w:r w:rsidR="00F27711">
        <w:rPr>
          <w:rFonts w:ascii="Times New Roman" w:hAnsi="Times New Roman" w:cs="Times New Roman"/>
          <w:sz w:val="28"/>
          <w:szCs w:val="28"/>
        </w:rPr>
        <w:t>and complete handout questions and questions for study and discussion</w:t>
      </w:r>
    </w:p>
    <w:p w:rsidR="00F27711" w:rsidRDefault="00F27711" w:rsidP="00F2771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6F6EA5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4/1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CA" w:rsidRPr="00F82C45">
        <w:rPr>
          <w:rFonts w:ascii="Times New Roman" w:hAnsi="Times New Roman" w:cs="Times New Roman"/>
          <w:b/>
          <w:sz w:val="28"/>
          <w:szCs w:val="28"/>
        </w:rPr>
        <w:t>Assignment 5</w:t>
      </w:r>
      <w:r w:rsidR="00A07DCA">
        <w:rPr>
          <w:rFonts w:ascii="Times New Roman" w:hAnsi="Times New Roman" w:cs="Times New Roman"/>
          <w:sz w:val="28"/>
          <w:szCs w:val="28"/>
        </w:rPr>
        <w:t>: write a one page paper on your challenges and how you overcame them walking the cup.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27711" w:rsidRDefault="006F6EA5" w:rsidP="00F2771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4/8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Assignment 6:  </w:t>
      </w:r>
      <w:r w:rsidR="00A07DCA">
        <w:rPr>
          <w:rFonts w:ascii="Times New Roman" w:hAnsi="Times New Roman" w:cs="Times New Roman"/>
          <w:sz w:val="28"/>
          <w:szCs w:val="28"/>
        </w:rPr>
        <w:t xml:space="preserve">Read Chapter 28 </w:t>
      </w:r>
      <w:r w:rsidR="00F27711">
        <w:rPr>
          <w:rFonts w:ascii="Times New Roman" w:hAnsi="Times New Roman" w:cs="Times New Roman"/>
          <w:sz w:val="28"/>
          <w:szCs w:val="28"/>
        </w:rPr>
        <w:t>and complete handout questions and questions for study and discussion</w:t>
      </w:r>
    </w:p>
    <w:p w:rsidR="00F27711" w:rsidRDefault="00F27711" w:rsidP="00F2771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D16A3A" w:rsidRDefault="00F27711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  <w:r w:rsidR="006F6EA5">
        <w:rPr>
          <w:rFonts w:ascii="Times New Roman" w:hAnsi="Times New Roman" w:cs="Times New Roman"/>
          <w:b/>
          <w:sz w:val="28"/>
          <w:szCs w:val="28"/>
        </w:rPr>
        <w:t>ue 4/15</w:t>
      </w:r>
      <w:r w:rsidR="00A07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CA" w:rsidRPr="00F82C45">
        <w:rPr>
          <w:rFonts w:ascii="Times New Roman" w:hAnsi="Times New Roman" w:cs="Times New Roman"/>
          <w:b/>
          <w:sz w:val="28"/>
          <w:szCs w:val="28"/>
        </w:rPr>
        <w:t>Assignment 7</w:t>
      </w:r>
      <w:r w:rsidR="00A07DCA">
        <w:rPr>
          <w:rFonts w:ascii="Times New Roman" w:hAnsi="Times New Roman" w:cs="Times New Roman"/>
          <w:sz w:val="28"/>
          <w:szCs w:val="28"/>
        </w:rPr>
        <w:t>: write a two page paper on the benefits and disadvantages of the gas tungsten arc welding process.</w:t>
      </w: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D16A3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3E4159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052CE4" w:rsidRDefault="00A07DCA" w:rsidP="00A07DC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07DCA" w:rsidRPr="00D16A3A" w:rsidRDefault="00A07DCA">
      <w:pPr>
        <w:rPr>
          <w:rFonts w:ascii="Times New Roman" w:hAnsi="Times New Roman" w:cs="Times New Roman"/>
          <w:sz w:val="28"/>
          <w:szCs w:val="28"/>
        </w:rPr>
      </w:pPr>
    </w:p>
    <w:sectPr w:rsidR="00A07DCA" w:rsidRPr="00D16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B6CDC"/>
    <w:multiLevelType w:val="hybridMultilevel"/>
    <w:tmpl w:val="6B3A0E3C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2597D"/>
    <w:multiLevelType w:val="hybridMultilevel"/>
    <w:tmpl w:val="661CC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20B7"/>
    <w:multiLevelType w:val="hybridMultilevel"/>
    <w:tmpl w:val="77EAA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B340D"/>
    <w:multiLevelType w:val="hybridMultilevel"/>
    <w:tmpl w:val="2148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20AAD"/>
    <w:multiLevelType w:val="hybridMultilevel"/>
    <w:tmpl w:val="B9C07E3C"/>
    <w:lvl w:ilvl="0" w:tplc="84AE9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52CE4"/>
    <w:rsid w:val="000D531E"/>
    <w:rsid w:val="002E0E8F"/>
    <w:rsid w:val="00344286"/>
    <w:rsid w:val="00352AB7"/>
    <w:rsid w:val="00367496"/>
    <w:rsid w:val="003776D7"/>
    <w:rsid w:val="003778AF"/>
    <w:rsid w:val="003A690D"/>
    <w:rsid w:val="003E4159"/>
    <w:rsid w:val="004E213F"/>
    <w:rsid w:val="004E7919"/>
    <w:rsid w:val="006B4058"/>
    <w:rsid w:val="006F6EA5"/>
    <w:rsid w:val="00706D7B"/>
    <w:rsid w:val="00811AC4"/>
    <w:rsid w:val="009D5420"/>
    <w:rsid w:val="009F6193"/>
    <w:rsid w:val="00A07DCA"/>
    <w:rsid w:val="00A11D8D"/>
    <w:rsid w:val="00AB7986"/>
    <w:rsid w:val="00BB35E3"/>
    <w:rsid w:val="00D16A3A"/>
    <w:rsid w:val="00D43F00"/>
    <w:rsid w:val="00F27711"/>
    <w:rsid w:val="00F6737C"/>
    <w:rsid w:val="00F8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D55D0E-56D0-4DF4-871B-672DE05A6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A69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7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C1610AD6</Template>
  <TotalTime>0</TotalTime>
  <Pages>6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2015-06-29T11:05:00Z</cp:lastPrinted>
  <dcterms:created xsi:type="dcterms:W3CDTF">2019-02-22T17:12:00Z</dcterms:created>
  <dcterms:modified xsi:type="dcterms:W3CDTF">2019-02-22T17:12:00Z</dcterms:modified>
</cp:coreProperties>
</file>